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5D" w:rsidRDefault="00D02257" w:rsidP="00591748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0" style="position:absolute;margin-left:-15.05pt;margin-top:3.3pt;width:487.15pt;height:145.6pt;z-index:251658752" coordorigin="1137,4900" coordsize="9743,2922">
            <v:line id="_x0000_s1151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2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3" type="#_x0000_t202" style="position:absolute;left:3383;top:4900;width:7497;height:2872" strokecolor="white">
              <v:textbox style="mso-next-textbox:#_x0000_s1153">
                <w:txbxContent>
                  <w:p w:rsidR="00B13EBB" w:rsidRPr="002A6B94" w:rsidRDefault="00B13EBB" w:rsidP="00B13EBB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B13EBB" w:rsidRPr="002A6B94" w:rsidRDefault="00B13EBB" w:rsidP="00B13EBB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B13EBB" w:rsidRPr="00E21D35" w:rsidRDefault="00B13EBB" w:rsidP="00B13EBB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B13EBB" w:rsidRDefault="00B13EBB" w:rsidP="00B13EBB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2" DrawAspect="Content" ObjectID="_1832137400" r:id="rId9"/>
        </w:pict>
      </w:r>
    </w:p>
    <w:p w:rsidR="00A1172A" w:rsidRDefault="00A1172A" w:rsidP="00591748">
      <w:pPr>
        <w:tabs>
          <w:tab w:val="left" w:pos="5047"/>
        </w:tabs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D02257" w:rsidP="00A1172A">
      <w:pPr>
        <w:rPr>
          <w:lang w:val="sr-Cyrl-CS"/>
        </w:rPr>
      </w:pPr>
      <w:r>
        <w:rPr>
          <w:noProof/>
          <w:lang w:val="en-US"/>
        </w:rPr>
        <w:pict>
          <v:shape id="_x0000_s1134" type="#_x0000_t202" style="position:absolute;margin-left:441pt;margin-top:7.8pt;width:1in;height:27pt;z-index:251657728" strokecolor="white">
            <v:textbox>
              <w:txbxContent>
                <w:p w:rsidR="00145D33" w:rsidRPr="00393734" w:rsidRDefault="00145D33" w:rsidP="00145D33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Default="00A1172A" w:rsidP="00A1172A">
      <w:pPr>
        <w:rPr>
          <w:lang w:val="sr-Latn-CS"/>
        </w:rPr>
      </w:pPr>
    </w:p>
    <w:p w:rsidR="00591AD1" w:rsidRPr="00591AD1" w:rsidRDefault="00591AD1" w:rsidP="00A1172A">
      <w:pPr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4C375D" w:rsidRDefault="004C375D" w:rsidP="00DE0147">
      <w:pPr>
        <w:jc w:val="both"/>
        <w:rPr>
          <w:lang w:val="sr-Latn-CS"/>
        </w:rPr>
      </w:pPr>
    </w:p>
    <w:p w:rsidR="004C375D" w:rsidRDefault="004C375D" w:rsidP="00DE0147">
      <w:pPr>
        <w:jc w:val="both"/>
        <w:rPr>
          <w:lang w:val="sr-Latn-CS"/>
        </w:rPr>
      </w:pPr>
    </w:p>
    <w:p w:rsidR="00DE0147" w:rsidRPr="00B13EBB" w:rsidRDefault="000D64B3" w:rsidP="00D51A86">
      <w:pPr>
        <w:ind w:left="-360" w:right="-333"/>
        <w:jc w:val="both"/>
        <w:rPr>
          <w:lang w:val="sr-Cyrl-CS"/>
        </w:rPr>
      </w:pPr>
      <w:r w:rsidRPr="00B13EBB">
        <w:rPr>
          <w:lang w:val="sr-Cyrl-CS"/>
        </w:rPr>
        <w:t>СКУПШТИНА АКЦИОНАРА</w:t>
      </w:r>
    </w:p>
    <w:p w:rsidR="000D64B3" w:rsidRPr="00955676" w:rsidRDefault="000D64B3" w:rsidP="00D51A86">
      <w:pPr>
        <w:ind w:left="-360" w:right="-333"/>
        <w:jc w:val="both"/>
        <w:rPr>
          <w:b/>
          <w:sz w:val="16"/>
          <w:szCs w:val="16"/>
          <w:lang w:val="sr-Cyrl-CS"/>
        </w:rPr>
      </w:pPr>
    </w:p>
    <w:p w:rsidR="00E031ED" w:rsidRDefault="00E031ED" w:rsidP="00E031ED">
      <w:pPr>
        <w:ind w:left="-360" w:right="-333"/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t xml:space="preserve"> 279. </w:t>
      </w:r>
      <w:proofErr w:type="gramStart"/>
      <w:r>
        <w:t>и</w:t>
      </w:r>
      <w:proofErr w:type="gramEnd"/>
      <w:r>
        <w:rPr>
          <w:lang w:val="sr-Cyrl-CS"/>
        </w:rPr>
        <w:t xml:space="preserve"> 281. Закона о привредним друштвима („Сл. гл. РС“, број 127/08</w:t>
      </w:r>
      <w:r>
        <w:rPr>
          <w:lang w:val="sr-Latn-BA"/>
        </w:rPr>
        <w:t xml:space="preserve">, </w:t>
      </w:r>
      <w:r w:rsidR="00145875">
        <w:rPr>
          <w:lang w:val="sr-Cyrl-CS"/>
        </w:rPr>
        <w:t>58/09, 100/11</w:t>
      </w:r>
      <w:r w:rsidR="00145875">
        <w:t>,</w:t>
      </w:r>
      <w:r>
        <w:rPr>
          <w:lang w:val="sr-Cyrl-CS"/>
        </w:rPr>
        <w:t xml:space="preserve"> 67/13</w:t>
      </w:r>
      <w:r w:rsidR="00145875">
        <w:t>, 100/17, 28/2019 и 17/2023</w:t>
      </w:r>
      <w:r>
        <w:rPr>
          <w:lang w:val="sr-Cyrl-CS"/>
        </w:rPr>
        <w:t>), члана 5. Закона о јавним предузећима („Сл. гл. РС“, број 75/04 и 78/11), члана 30. Статута А.Д. „Водовод и канализација“ Бијељина број СА-1739-4/11 од 25.</w:t>
      </w:r>
      <w:r w:rsidR="003E743B">
        <w:rPr>
          <w:lang w:val="sr-Cyrl-CS"/>
        </w:rPr>
        <w:t xml:space="preserve"> августа 2011. године и члана 27</w:t>
      </w:r>
      <w:r>
        <w:rPr>
          <w:lang w:val="sr-Cyrl-CS"/>
        </w:rPr>
        <w:t xml:space="preserve">. Пословника о раду Скупштине акционара А.Д. „Водовод и </w:t>
      </w:r>
      <w:r w:rsidR="00145875">
        <w:rPr>
          <w:lang w:val="sr-Cyrl-CS"/>
        </w:rPr>
        <w:t>канализација“ Бијељина број 1667-3/23 од 23. јуна 2023</w:t>
      </w:r>
      <w:r>
        <w:rPr>
          <w:lang w:val="sr-Cyrl-CS"/>
        </w:rPr>
        <w:t xml:space="preserve">. године, Скупштина акционара на </w:t>
      </w:r>
      <w:r w:rsidR="006F109F">
        <w:t>14</w:t>
      </w:r>
      <w:r>
        <w:rPr>
          <w:lang w:val="sr-Cyrl-CS"/>
        </w:rPr>
        <w:t>. (</w:t>
      </w:r>
      <w:proofErr w:type="spellStart"/>
      <w:r w:rsidR="006F109F">
        <w:t>четр</w:t>
      </w:r>
      <w:r w:rsidR="009335DC">
        <w:t>наестој</w:t>
      </w:r>
      <w:proofErr w:type="spellEnd"/>
      <w:r>
        <w:rPr>
          <w:lang w:val="sr-Cyrl-CS"/>
        </w:rPr>
        <w:t xml:space="preserve">) </w:t>
      </w:r>
      <w:r w:rsidR="00DE2EB0">
        <w:rPr>
          <w:lang w:val="sr-Cyrl-CS"/>
        </w:rPr>
        <w:t>ванредној</w:t>
      </w:r>
      <w:r w:rsidR="009575DF">
        <w:rPr>
          <w:lang w:val="sr-Cyrl-CS"/>
        </w:rPr>
        <w:t xml:space="preserve"> сједници одржаној </w:t>
      </w:r>
      <w:r w:rsidR="009335DC">
        <w:t>24</w:t>
      </w:r>
      <w:r w:rsidR="009575DF">
        <w:rPr>
          <w:lang w:val="sr-Cyrl-CS"/>
        </w:rPr>
        <w:t xml:space="preserve">. </w:t>
      </w:r>
      <w:proofErr w:type="spellStart"/>
      <w:proofErr w:type="gramStart"/>
      <w:r w:rsidR="00285DA8">
        <w:t>фебруара</w:t>
      </w:r>
      <w:proofErr w:type="spellEnd"/>
      <w:proofErr w:type="gramEnd"/>
      <w:r w:rsidR="009575DF">
        <w:rPr>
          <w:lang w:val="sr-Cyrl-CS"/>
        </w:rPr>
        <w:t xml:space="preserve"> 202</w:t>
      </w:r>
      <w:r w:rsidR="006F109F">
        <w:rPr>
          <w:lang w:val="sr-Cyrl-CS"/>
        </w:rPr>
        <w:t>6</w:t>
      </w:r>
      <w:r w:rsidR="009575DF">
        <w:rPr>
          <w:lang w:val="sr-Cyrl-CS"/>
        </w:rPr>
        <w:t>. године,</w:t>
      </w:r>
      <w:r>
        <w:rPr>
          <w:lang w:val="sr-Cyrl-CS"/>
        </w:rPr>
        <w:t xml:space="preserve"> донијела је</w:t>
      </w:r>
    </w:p>
    <w:p w:rsidR="00E031ED" w:rsidRPr="00555944" w:rsidRDefault="00E031ED" w:rsidP="00E031ED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Pr="00555944" w:rsidRDefault="000D64B3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Pr="00DE2EB0" w:rsidRDefault="000D64B3" w:rsidP="00D51A86">
      <w:pPr>
        <w:ind w:left="-360" w:right="-333"/>
        <w:jc w:val="center"/>
        <w:rPr>
          <w:b/>
          <w:lang w:val="sr-Cyrl-CS"/>
        </w:rPr>
      </w:pPr>
      <w:r w:rsidRPr="00DE2EB0">
        <w:rPr>
          <w:b/>
          <w:lang w:val="sr-Cyrl-CS"/>
        </w:rPr>
        <w:t>ОДЛУКУ</w:t>
      </w:r>
    </w:p>
    <w:p w:rsidR="000D64B3" w:rsidRPr="00DE2EB0" w:rsidRDefault="000D64B3" w:rsidP="00D51A86">
      <w:pPr>
        <w:ind w:left="-360" w:right="-333"/>
        <w:jc w:val="center"/>
        <w:rPr>
          <w:b/>
          <w:lang w:val="sr-Cyrl-CS"/>
        </w:rPr>
      </w:pPr>
      <w:r w:rsidRPr="00DE2EB0">
        <w:rPr>
          <w:b/>
          <w:lang w:val="sr-Cyrl-CS"/>
        </w:rPr>
        <w:t xml:space="preserve">О ИЗБОРУ РАДНИХ </w:t>
      </w:r>
      <w:r w:rsidR="002F69B1" w:rsidRPr="00DE2EB0">
        <w:rPr>
          <w:b/>
          <w:lang w:val="sr-Cyrl-CS"/>
        </w:rPr>
        <w:t xml:space="preserve">ТИЈЕЛА </w:t>
      </w:r>
    </w:p>
    <w:p w:rsidR="002F69B1" w:rsidRPr="00555944" w:rsidRDefault="002F69B1" w:rsidP="00D51A86">
      <w:pPr>
        <w:ind w:left="-360" w:right="-333"/>
        <w:jc w:val="center"/>
        <w:rPr>
          <w:sz w:val="16"/>
          <w:szCs w:val="16"/>
          <w:lang w:val="sr-Cyrl-CS"/>
        </w:rPr>
      </w:pPr>
    </w:p>
    <w:p w:rsidR="002F69B1" w:rsidRPr="00955676" w:rsidRDefault="002F69B1" w:rsidP="00D51A86">
      <w:pPr>
        <w:ind w:left="-360" w:right="-333"/>
        <w:jc w:val="center"/>
        <w:rPr>
          <w:b/>
          <w:lang w:val="sr-Latn-CS"/>
        </w:rPr>
      </w:pPr>
      <w:r w:rsidRPr="00955676">
        <w:rPr>
          <w:b/>
          <w:lang w:val="sr-Latn-CS"/>
        </w:rPr>
        <w:t>I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У Комисију за верификацију мандата присутних акционара</w:t>
      </w:r>
      <w:r w:rsidR="004C375D">
        <w:rPr>
          <w:lang w:val="sr-Cyrl-CS"/>
        </w:rPr>
        <w:t xml:space="preserve"> (Комисија за гласање)</w:t>
      </w:r>
      <w:r>
        <w:rPr>
          <w:lang w:val="sr-Cyrl-CS"/>
        </w:rPr>
        <w:t xml:space="preserve">  на </w:t>
      </w:r>
      <w:r w:rsidR="006F109F">
        <w:rPr>
          <w:lang w:val="sr-Cyrl-CS"/>
        </w:rPr>
        <w:t>14</w:t>
      </w:r>
      <w:r>
        <w:rPr>
          <w:lang w:val="sr-Cyrl-CS"/>
        </w:rPr>
        <w:t xml:space="preserve">. </w:t>
      </w:r>
      <w:r w:rsidR="00F50328">
        <w:rPr>
          <w:lang w:val="sr-Cyrl-CS"/>
        </w:rPr>
        <w:t>(</w:t>
      </w:r>
      <w:r w:rsidR="006F109F">
        <w:rPr>
          <w:lang w:val="sr-Cyrl-CS"/>
        </w:rPr>
        <w:t>четрнаестој</w:t>
      </w:r>
      <w:r w:rsidR="004C375D">
        <w:rPr>
          <w:lang w:val="sr-Cyrl-CS"/>
        </w:rPr>
        <w:t xml:space="preserve">) </w:t>
      </w:r>
      <w:r w:rsidR="00DE2EB0">
        <w:rPr>
          <w:lang w:val="sr-Cyrl-CS"/>
        </w:rPr>
        <w:t>ванредној</w:t>
      </w:r>
      <w:r>
        <w:rPr>
          <w:lang w:val="sr-Cyrl-CS"/>
        </w:rPr>
        <w:t xml:space="preserve"> сједници Скупштине акционара А.Д. „Водовод и канализација“ Бијељина (у даљем тексту: Комисија) бирају се:</w:t>
      </w:r>
    </w:p>
    <w:p w:rsidR="002F69B1" w:rsidRPr="00555944" w:rsidRDefault="002F69B1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Pr="009E6094" w:rsidRDefault="002611CF" w:rsidP="00B734BC">
      <w:pPr>
        <w:numPr>
          <w:ilvl w:val="0"/>
          <w:numId w:val="1"/>
        </w:numPr>
        <w:tabs>
          <w:tab w:val="clear" w:pos="360"/>
          <w:tab w:val="num" w:pos="180"/>
        </w:tabs>
        <w:ind w:left="-360" w:right="-333" w:firstLine="0"/>
        <w:jc w:val="both"/>
        <w:rPr>
          <w:lang w:val="sr-Cyrl-CS"/>
        </w:rPr>
      </w:pPr>
      <w:r>
        <w:rPr>
          <w:b/>
          <w:lang/>
        </w:rPr>
        <w:t>____________________</w:t>
      </w:r>
      <w:r>
        <w:rPr>
          <w:lang w:val="sr-Cyrl-CS"/>
        </w:rPr>
        <w:t xml:space="preserve">   </w:t>
      </w:r>
      <w:r w:rsidR="009D2EF9">
        <w:rPr>
          <w:lang w:val="sr-Cyrl-CS"/>
        </w:rPr>
        <w:t xml:space="preserve"> </w:t>
      </w:r>
      <w:r w:rsidR="00254A2D" w:rsidRPr="009E6094">
        <w:rPr>
          <w:lang w:val="sr-Cyrl-CS"/>
        </w:rPr>
        <w:t>предсједник Комисије,</w:t>
      </w:r>
    </w:p>
    <w:p w:rsidR="002F69B1" w:rsidRDefault="002611CF" w:rsidP="00B734BC">
      <w:pPr>
        <w:numPr>
          <w:ilvl w:val="0"/>
          <w:numId w:val="1"/>
        </w:numPr>
        <w:tabs>
          <w:tab w:val="clear" w:pos="360"/>
          <w:tab w:val="num" w:pos="180"/>
        </w:tabs>
        <w:ind w:left="-360" w:right="-333" w:firstLine="0"/>
        <w:jc w:val="both"/>
        <w:rPr>
          <w:lang w:val="sr-Cyrl-CS"/>
        </w:rPr>
      </w:pPr>
      <w:r>
        <w:rPr>
          <w:b/>
          <w:lang w:val="sr-Cyrl-CS"/>
        </w:rPr>
        <w:t>____________________</w:t>
      </w:r>
      <w:r w:rsidR="009D2EF9">
        <w:rPr>
          <w:b/>
          <w:lang w:val="sr-Cyrl-CS"/>
        </w:rPr>
        <w:t xml:space="preserve">   </w:t>
      </w:r>
      <w:r w:rsidR="00555944" w:rsidRPr="009E6094">
        <w:rPr>
          <w:lang w:val="sr-Cyrl-CS"/>
        </w:rPr>
        <w:t xml:space="preserve"> </w:t>
      </w:r>
      <w:r w:rsidR="002F69B1" w:rsidRPr="009E6094">
        <w:rPr>
          <w:lang w:val="sr-Cyrl-CS"/>
        </w:rPr>
        <w:t>члан Комисије</w:t>
      </w:r>
      <w:r w:rsidR="00254A2D" w:rsidRPr="009E6094">
        <w:rPr>
          <w:lang w:val="sr-Cyrl-CS"/>
        </w:rPr>
        <w:t xml:space="preserve"> и</w:t>
      </w:r>
    </w:p>
    <w:p w:rsidR="00B13EBB" w:rsidRPr="009E6094" w:rsidRDefault="002611CF" w:rsidP="00B734BC">
      <w:pPr>
        <w:numPr>
          <w:ilvl w:val="0"/>
          <w:numId w:val="1"/>
        </w:numPr>
        <w:tabs>
          <w:tab w:val="clear" w:pos="360"/>
          <w:tab w:val="num" w:pos="180"/>
        </w:tabs>
        <w:ind w:left="-360" w:right="-333" w:firstLine="0"/>
        <w:jc w:val="both"/>
        <w:rPr>
          <w:lang w:val="sr-Cyrl-CS"/>
        </w:rPr>
      </w:pPr>
      <w:r>
        <w:rPr>
          <w:b/>
          <w:lang w:val="sr-Cyrl-CS"/>
        </w:rPr>
        <w:t xml:space="preserve">____________________    </w:t>
      </w:r>
      <w:r w:rsidR="00B13EBB">
        <w:rPr>
          <w:lang w:val="sr-Cyrl-CS"/>
        </w:rPr>
        <w:t>члан Комисије</w:t>
      </w:r>
    </w:p>
    <w:p w:rsidR="002F69B1" w:rsidRPr="009E6094" w:rsidRDefault="002F69B1" w:rsidP="00B13EBB">
      <w:pPr>
        <w:ind w:left="-360" w:right="-333"/>
        <w:jc w:val="both"/>
        <w:rPr>
          <w:lang w:val="sr-Cyrl-CS"/>
        </w:rPr>
      </w:pPr>
    </w:p>
    <w:p w:rsidR="002F69B1" w:rsidRPr="007632DB" w:rsidRDefault="002F69B1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Задатак Комисије је да прије почетка рада Скупштине акционара утврди број присутних акционара и укупан број гласова о чему ће Скупштини акционара поднијети извјештај.</w:t>
      </w:r>
    </w:p>
    <w:p w:rsidR="002F69B1" w:rsidRPr="00555944" w:rsidRDefault="002F69B1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Pr="00955676" w:rsidRDefault="002F69B1" w:rsidP="00D51A86">
      <w:pPr>
        <w:ind w:left="-360" w:right="-333"/>
        <w:jc w:val="center"/>
        <w:rPr>
          <w:b/>
          <w:lang w:val="sr-Latn-CS"/>
        </w:rPr>
      </w:pPr>
      <w:r w:rsidRPr="00955676">
        <w:rPr>
          <w:b/>
          <w:lang w:val="sr-Latn-CS"/>
        </w:rPr>
        <w:t>II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За записничара о раду Скупштине акционара бира се:</w:t>
      </w:r>
    </w:p>
    <w:p w:rsidR="000138F1" w:rsidRDefault="000138F1" w:rsidP="00D51A86">
      <w:pPr>
        <w:ind w:left="-360" w:right="-333"/>
        <w:jc w:val="both"/>
        <w:rPr>
          <w:lang w:val="sr-Cyrl-CS"/>
        </w:rPr>
      </w:pPr>
    </w:p>
    <w:p w:rsidR="002F69B1" w:rsidRPr="000138F1" w:rsidRDefault="002611CF" w:rsidP="000138F1">
      <w:pPr>
        <w:ind w:left="-360" w:right="-333"/>
        <w:jc w:val="both"/>
        <w:rPr>
          <w:b/>
          <w:lang w:val="sr-Cyrl-CS"/>
        </w:rPr>
      </w:pPr>
      <w:r>
        <w:rPr>
          <w:b/>
          <w:lang/>
        </w:rPr>
        <w:t>________________________</w:t>
      </w:r>
      <w:r w:rsidR="000138F1">
        <w:rPr>
          <w:b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5944" w:rsidRPr="00555944" w:rsidRDefault="00555944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555944" w:rsidRPr="000138F1" w:rsidRDefault="004C375D" w:rsidP="00D51A86">
      <w:pPr>
        <w:ind w:left="-360" w:right="-333"/>
        <w:jc w:val="center"/>
        <w:rPr>
          <w:b/>
          <w:lang w:val="sr-Latn-BA"/>
        </w:rPr>
      </w:pPr>
      <w:r w:rsidRPr="000138F1">
        <w:rPr>
          <w:b/>
          <w:lang w:val="sr-Latn-CS"/>
        </w:rPr>
        <w:t>I</w:t>
      </w:r>
      <w:r w:rsidRPr="000138F1">
        <w:rPr>
          <w:b/>
          <w:lang w:val="sr-Latn-BA"/>
        </w:rPr>
        <w:t>II</w:t>
      </w:r>
    </w:p>
    <w:p w:rsidR="00555944" w:rsidRDefault="00555944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За овјериваче записника о раду Скупштине акционара бирају се:</w:t>
      </w:r>
    </w:p>
    <w:p w:rsidR="00555944" w:rsidRPr="00555944" w:rsidRDefault="00555944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555944" w:rsidRPr="00DE2EB0" w:rsidRDefault="002611CF" w:rsidP="00B734BC">
      <w:pPr>
        <w:pStyle w:val="ListParagraph"/>
        <w:numPr>
          <w:ilvl w:val="0"/>
          <w:numId w:val="2"/>
        </w:numPr>
        <w:ind w:right="-333"/>
        <w:jc w:val="both"/>
        <w:rPr>
          <w:b/>
          <w:lang w:val="sr-Cyrl-CS"/>
        </w:rPr>
      </w:pPr>
      <w:r>
        <w:rPr>
          <w:b/>
          <w:lang/>
        </w:rPr>
        <w:t>______________</w:t>
      </w:r>
    </w:p>
    <w:p w:rsidR="00555944" w:rsidRPr="00DE2EB0" w:rsidRDefault="002611CF" w:rsidP="005159A9">
      <w:pPr>
        <w:pStyle w:val="ListParagraph"/>
        <w:numPr>
          <w:ilvl w:val="0"/>
          <w:numId w:val="2"/>
        </w:numPr>
        <w:ind w:right="-333"/>
        <w:jc w:val="both"/>
        <w:rPr>
          <w:b/>
          <w:lang w:val="sr-Cyrl-CS"/>
        </w:rPr>
      </w:pPr>
      <w:r>
        <w:rPr>
          <w:b/>
          <w:lang/>
        </w:rPr>
        <w:t>______________</w:t>
      </w:r>
    </w:p>
    <w:p w:rsidR="002F69B1" w:rsidRPr="007632DB" w:rsidRDefault="002F69B1" w:rsidP="006D1693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Default="004C375D" w:rsidP="00D51A86">
      <w:pPr>
        <w:ind w:left="-360" w:right="-333"/>
        <w:jc w:val="center"/>
        <w:rPr>
          <w:b/>
        </w:rPr>
      </w:pPr>
      <w:r w:rsidRPr="006D1693">
        <w:rPr>
          <w:b/>
          <w:lang w:val="sr-Latn-CS"/>
        </w:rPr>
        <w:t>I</w:t>
      </w:r>
      <w:r w:rsidR="002F69B1" w:rsidRPr="006D1693">
        <w:rPr>
          <w:b/>
          <w:lang w:val="sr-Latn-CS"/>
        </w:rPr>
        <w:t>V</w:t>
      </w:r>
    </w:p>
    <w:p w:rsidR="00A37D58" w:rsidRPr="00A37D58" w:rsidRDefault="00A37D58" w:rsidP="00D51A86">
      <w:pPr>
        <w:ind w:left="-360" w:right="-333"/>
        <w:jc w:val="center"/>
        <w:rPr>
          <w:b/>
        </w:rPr>
      </w:pP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</w:t>
      </w:r>
      <w:r w:rsidR="00B13EBB">
        <w:rPr>
          <w:lang w:val="sr-Cyrl-CS"/>
        </w:rPr>
        <w:t>а на снагу даном доношења и</w:t>
      </w:r>
      <w:r>
        <w:rPr>
          <w:lang w:val="sr-Cyrl-CS"/>
        </w:rPr>
        <w:t xml:space="preserve"> архивира</w:t>
      </w:r>
      <w:r w:rsidR="00B13EBB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</w:p>
    <w:p w:rsidR="002F69B1" w:rsidRDefault="00D02257" w:rsidP="00D51A86">
      <w:pPr>
        <w:ind w:left="-36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25" type="#_x0000_t202" style="position:absolute;left:0;text-align:left;margin-left:324pt;margin-top:9.55pt;width:126pt;height:63pt;z-index:251656704" strokecolor="white">
            <v:textbox>
              <w:txbxContent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</w:p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</w:t>
                  </w:r>
                  <w:r w:rsidR="004C375D">
                    <w:rPr>
                      <w:lang w:val="sr-Cyrl-CS"/>
                    </w:rPr>
                    <w:t>__</w:t>
                  </w:r>
                  <w:r w:rsidR="00145D33">
                    <w:rPr>
                      <w:lang w:val="sr-Cyrl-CS"/>
                    </w:rPr>
                    <w:t>__</w:t>
                  </w:r>
                  <w:r>
                    <w:rPr>
                      <w:lang w:val="sr-Cyrl-CS"/>
                    </w:rPr>
                    <w:t>________</w:t>
                  </w:r>
                </w:p>
                <w:p w:rsidR="002F69B1" w:rsidRPr="002F69B1" w:rsidRDefault="0040756A" w:rsidP="002F69B1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</w:txbxContent>
            </v:textbox>
          </v:shape>
        </w:pic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611FF9">
        <w:t>-</w:t>
      </w:r>
      <w:r w:rsidR="004B5FDF">
        <w:t>_____</w:t>
      </w:r>
      <w:r w:rsidR="00B13EBB">
        <w:t>___</w:t>
      </w:r>
      <w:r w:rsidR="00611FF9">
        <w:t>-</w:t>
      </w:r>
      <w:r w:rsidR="00F80988">
        <w:rPr>
          <w:lang w:val="sr-Latn-CS"/>
        </w:rPr>
        <w:t>1</w:t>
      </w:r>
      <w:r w:rsidR="00DA2D6D">
        <w:rPr>
          <w:lang w:val="sr-Latn-CS"/>
        </w:rPr>
        <w:t>/</w:t>
      </w:r>
      <w:r w:rsidR="00A37D58">
        <w:rPr>
          <w:lang w:val="sr-Cyrl-CS"/>
        </w:rPr>
        <w:t>2</w:t>
      </w:r>
      <w:r w:rsidR="006F109F">
        <w:rPr>
          <w:lang w:val="sr-Cyrl-CS"/>
        </w:rPr>
        <w:t>6</w:t>
      </w:r>
    </w:p>
    <w:p w:rsidR="002F69B1" w:rsidRPr="003A14BC" w:rsidRDefault="002F69B1" w:rsidP="003A14BC">
      <w:pPr>
        <w:ind w:left="-360" w:right="-333"/>
        <w:jc w:val="both"/>
      </w:pPr>
      <w:r>
        <w:rPr>
          <w:lang w:val="sr-Cyrl-CS"/>
        </w:rPr>
        <w:t xml:space="preserve">Дана, </w:t>
      </w:r>
      <w:r w:rsidR="009335DC">
        <w:t>24</w:t>
      </w:r>
      <w:r w:rsidR="009E6094">
        <w:t>.</w:t>
      </w:r>
      <w:r w:rsidR="00D135DD">
        <w:t xml:space="preserve"> </w:t>
      </w:r>
      <w:proofErr w:type="spellStart"/>
      <w:r w:rsidR="00285DA8">
        <w:t>фебруара</w:t>
      </w:r>
      <w:proofErr w:type="spellEnd"/>
      <w:r w:rsidR="00285DA8">
        <w:t xml:space="preserve"> </w:t>
      </w:r>
      <w:r w:rsidR="00145D33" w:rsidRPr="007632DB">
        <w:rPr>
          <w:lang w:val="sr-Cyrl-CS"/>
        </w:rPr>
        <w:t>20</w:t>
      </w:r>
      <w:r w:rsidR="00A37D58">
        <w:rPr>
          <w:lang w:val="sr-Cyrl-CS"/>
        </w:rPr>
        <w:t>2</w:t>
      </w:r>
      <w:r w:rsidR="006F109F">
        <w:rPr>
          <w:lang w:val="sr-Cyrl-CS"/>
        </w:rPr>
        <w:t>6</w:t>
      </w:r>
      <w:r w:rsidR="00145D33">
        <w:rPr>
          <w:lang w:val="sr-Cyrl-CS"/>
        </w:rPr>
        <w:t>.</w:t>
      </w:r>
      <w:r>
        <w:rPr>
          <w:lang w:val="sr-Cyrl-CS"/>
        </w:rPr>
        <w:t xml:space="preserve"> године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8A508A" w:rsidRDefault="008A508A" w:rsidP="00DE0147">
      <w:pPr>
        <w:jc w:val="both"/>
        <w:rPr>
          <w:lang w:val="sr-Cyrl-CS"/>
        </w:rPr>
      </w:pPr>
    </w:p>
    <w:sectPr w:rsidR="008A508A" w:rsidSect="00497F2C">
      <w:pgSz w:w="11907" w:h="16840" w:code="9"/>
      <w:pgMar w:top="360" w:right="1440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D0A" w:rsidRDefault="003A1D0A">
      <w:r>
        <w:separator/>
      </w:r>
    </w:p>
  </w:endnote>
  <w:endnote w:type="continuationSeparator" w:id="0">
    <w:p w:rsidR="003A1D0A" w:rsidRDefault="003A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D0A" w:rsidRDefault="003A1D0A">
      <w:r>
        <w:separator/>
      </w:r>
    </w:p>
  </w:footnote>
  <w:footnote w:type="continuationSeparator" w:id="0">
    <w:p w:rsidR="003A1D0A" w:rsidRDefault="003A1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2A575E"/>
    <w:multiLevelType w:val="hybridMultilevel"/>
    <w:tmpl w:val="D9EA6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92162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11723"/>
    <w:rsid w:val="000138F1"/>
    <w:rsid w:val="000308FC"/>
    <w:rsid w:val="00032CB8"/>
    <w:rsid w:val="000366EA"/>
    <w:rsid w:val="0004456C"/>
    <w:rsid w:val="0005109B"/>
    <w:rsid w:val="00064336"/>
    <w:rsid w:val="00064481"/>
    <w:rsid w:val="00067896"/>
    <w:rsid w:val="00067E56"/>
    <w:rsid w:val="0009241A"/>
    <w:rsid w:val="000A3E34"/>
    <w:rsid w:val="000B615E"/>
    <w:rsid w:val="000C34A5"/>
    <w:rsid w:val="000D64B3"/>
    <w:rsid w:val="000F6FF2"/>
    <w:rsid w:val="00101CC2"/>
    <w:rsid w:val="00103855"/>
    <w:rsid w:val="001048FE"/>
    <w:rsid w:val="00105D58"/>
    <w:rsid w:val="00113770"/>
    <w:rsid w:val="00131963"/>
    <w:rsid w:val="00134E8A"/>
    <w:rsid w:val="00140A4D"/>
    <w:rsid w:val="00145875"/>
    <w:rsid w:val="00145D33"/>
    <w:rsid w:val="00146C5E"/>
    <w:rsid w:val="001567E3"/>
    <w:rsid w:val="00171A7D"/>
    <w:rsid w:val="00182AF2"/>
    <w:rsid w:val="00192A23"/>
    <w:rsid w:val="00195E1D"/>
    <w:rsid w:val="001B4DF4"/>
    <w:rsid w:val="001B7DA7"/>
    <w:rsid w:val="001C1175"/>
    <w:rsid w:val="001C1CF9"/>
    <w:rsid w:val="001C4DE5"/>
    <w:rsid w:val="001D0E57"/>
    <w:rsid w:val="001E623F"/>
    <w:rsid w:val="00211FED"/>
    <w:rsid w:val="00214541"/>
    <w:rsid w:val="00220CA6"/>
    <w:rsid w:val="00222660"/>
    <w:rsid w:val="00234F2B"/>
    <w:rsid w:val="002373E8"/>
    <w:rsid w:val="00243CB7"/>
    <w:rsid w:val="00251F5E"/>
    <w:rsid w:val="00254A2D"/>
    <w:rsid w:val="00256CDA"/>
    <w:rsid w:val="002611CF"/>
    <w:rsid w:val="00285DA8"/>
    <w:rsid w:val="00287B5C"/>
    <w:rsid w:val="00290E15"/>
    <w:rsid w:val="00297DB5"/>
    <w:rsid w:val="002A408F"/>
    <w:rsid w:val="002B1019"/>
    <w:rsid w:val="002C141A"/>
    <w:rsid w:val="002C1750"/>
    <w:rsid w:val="002D0B6D"/>
    <w:rsid w:val="002D1493"/>
    <w:rsid w:val="002D7225"/>
    <w:rsid w:val="002F69B1"/>
    <w:rsid w:val="00312B0A"/>
    <w:rsid w:val="00315252"/>
    <w:rsid w:val="003316C7"/>
    <w:rsid w:val="00365F09"/>
    <w:rsid w:val="003873EB"/>
    <w:rsid w:val="00387C0F"/>
    <w:rsid w:val="00395439"/>
    <w:rsid w:val="003A14BC"/>
    <w:rsid w:val="003A1D0A"/>
    <w:rsid w:val="003A6789"/>
    <w:rsid w:val="003B5C9B"/>
    <w:rsid w:val="003E743B"/>
    <w:rsid w:val="00400391"/>
    <w:rsid w:val="00404307"/>
    <w:rsid w:val="0040756A"/>
    <w:rsid w:val="00417526"/>
    <w:rsid w:val="00432607"/>
    <w:rsid w:val="00435C5D"/>
    <w:rsid w:val="00454958"/>
    <w:rsid w:val="00460D9E"/>
    <w:rsid w:val="00463B3F"/>
    <w:rsid w:val="00471BBC"/>
    <w:rsid w:val="00476978"/>
    <w:rsid w:val="00485410"/>
    <w:rsid w:val="0048740F"/>
    <w:rsid w:val="00490CE2"/>
    <w:rsid w:val="00497F2C"/>
    <w:rsid w:val="004B1E63"/>
    <w:rsid w:val="004B5FDF"/>
    <w:rsid w:val="004C14AD"/>
    <w:rsid w:val="004C375D"/>
    <w:rsid w:val="004C420A"/>
    <w:rsid w:val="004D531E"/>
    <w:rsid w:val="004E0711"/>
    <w:rsid w:val="004E2ED8"/>
    <w:rsid w:val="005120D9"/>
    <w:rsid w:val="00514CC2"/>
    <w:rsid w:val="005159A9"/>
    <w:rsid w:val="00520B94"/>
    <w:rsid w:val="00522CCA"/>
    <w:rsid w:val="0053370B"/>
    <w:rsid w:val="00545094"/>
    <w:rsid w:val="005509BF"/>
    <w:rsid w:val="00555944"/>
    <w:rsid w:val="005559CA"/>
    <w:rsid w:val="0056323A"/>
    <w:rsid w:val="00564FB0"/>
    <w:rsid w:val="00565AC2"/>
    <w:rsid w:val="00566A1C"/>
    <w:rsid w:val="0058080F"/>
    <w:rsid w:val="00580B3B"/>
    <w:rsid w:val="00581010"/>
    <w:rsid w:val="005827E2"/>
    <w:rsid w:val="00591748"/>
    <w:rsid w:val="00591AD1"/>
    <w:rsid w:val="00592F54"/>
    <w:rsid w:val="005A6A31"/>
    <w:rsid w:val="005B419D"/>
    <w:rsid w:val="005B4F88"/>
    <w:rsid w:val="005D2E0B"/>
    <w:rsid w:val="005D5049"/>
    <w:rsid w:val="005D7622"/>
    <w:rsid w:val="005E6C51"/>
    <w:rsid w:val="005F0977"/>
    <w:rsid w:val="005F5461"/>
    <w:rsid w:val="006074CB"/>
    <w:rsid w:val="00610038"/>
    <w:rsid w:val="00611FF9"/>
    <w:rsid w:val="0063036D"/>
    <w:rsid w:val="00633000"/>
    <w:rsid w:val="00645C93"/>
    <w:rsid w:val="006467B6"/>
    <w:rsid w:val="00653BC5"/>
    <w:rsid w:val="00654D56"/>
    <w:rsid w:val="0066661C"/>
    <w:rsid w:val="0068558D"/>
    <w:rsid w:val="00693DDA"/>
    <w:rsid w:val="006A031D"/>
    <w:rsid w:val="006A1E0C"/>
    <w:rsid w:val="006A2127"/>
    <w:rsid w:val="006B6CEE"/>
    <w:rsid w:val="006D1693"/>
    <w:rsid w:val="006E338C"/>
    <w:rsid w:val="006F109F"/>
    <w:rsid w:val="007063C2"/>
    <w:rsid w:val="00714803"/>
    <w:rsid w:val="00714D60"/>
    <w:rsid w:val="007169B3"/>
    <w:rsid w:val="00720C42"/>
    <w:rsid w:val="0073760F"/>
    <w:rsid w:val="007378CC"/>
    <w:rsid w:val="00752635"/>
    <w:rsid w:val="007632DB"/>
    <w:rsid w:val="007737CE"/>
    <w:rsid w:val="007739E8"/>
    <w:rsid w:val="00785E32"/>
    <w:rsid w:val="00790E80"/>
    <w:rsid w:val="007C2439"/>
    <w:rsid w:val="007D15BC"/>
    <w:rsid w:val="007D73CF"/>
    <w:rsid w:val="007E014B"/>
    <w:rsid w:val="007F4AE3"/>
    <w:rsid w:val="007F57BB"/>
    <w:rsid w:val="00802342"/>
    <w:rsid w:val="00805188"/>
    <w:rsid w:val="008119D3"/>
    <w:rsid w:val="00824492"/>
    <w:rsid w:val="0082681D"/>
    <w:rsid w:val="0082714F"/>
    <w:rsid w:val="00852337"/>
    <w:rsid w:val="008608A1"/>
    <w:rsid w:val="008619E6"/>
    <w:rsid w:val="008669E6"/>
    <w:rsid w:val="00866B61"/>
    <w:rsid w:val="00867B07"/>
    <w:rsid w:val="0088132C"/>
    <w:rsid w:val="0088353C"/>
    <w:rsid w:val="00886F2A"/>
    <w:rsid w:val="008A508A"/>
    <w:rsid w:val="008A6B2D"/>
    <w:rsid w:val="008A6B8D"/>
    <w:rsid w:val="008B3053"/>
    <w:rsid w:val="008B349F"/>
    <w:rsid w:val="008B3EC4"/>
    <w:rsid w:val="008D186D"/>
    <w:rsid w:val="008D21E0"/>
    <w:rsid w:val="008D4754"/>
    <w:rsid w:val="008E41CB"/>
    <w:rsid w:val="008F3467"/>
    <w:rsid w:val="0090050F"/>
    <w:rsid w:val="00905376"/>
    <w:rsid w:val="00915A64"/>
    <w:rsid w:val="00917456"/>
    <w:rsid w:val="009308D5"/>
    <w:rsid w:val="00932D39"/>
    <w:rsid w:val="009335DC"/>
    <w:rsid w:val="00941344"/>
    <w:rsid w:val="00945059"/>
    <w:rsid w:val="009525A6"/>
    <w:rsid w:val="00955676"/>
    <w:rsid w:val="009575DF"/>
    <w:rsid w:val="00957ECF"/>
    <w:rsid w:val="009763EF"/>
    <w:rsid w:val="00977252"/>
    <w:rsid w:val="009867EF"/>
    <w:rsid w:val="009A4722"/>
    <w:rsid w:val="009A610A"/>
    <w:rsid w:val="009C0436"/>
    <w:rsid w:val="009C1562"/>
    <w:rsid w:val="009D2EF9"/>
    <w:rsid w:val="009E176C"/>
    <w:rsid w:val="009E5FA9"/>
    <w:rsid w:val="009E6094"/>
    <w:rsid w:val="00A040AF"/>
    <w:rsid w:val="00A1172A"/>
    <w:rsid w:val="00A14EF6"/>
    <w:rsid w:val="00A15901"/>
    <w:rsid w:val="00A16404"/>
    <w:rsid w:val="00A27616"/>
    <w:rsid w:val="00A37D58"/>
    <w:rsid w:val="00A442F5"/>
    <w:rsid w:val="00A5627B"/>
    <w:rsid w:val="00A576C0"/>
    <w:rsid w:val="00A72EBA"/>
    <w:rsid w:val="00A83F98"/>
    <w:rsid w:val="00A843CB"/>
    <w:rsid w:val="00A85C1E"/>
    <w:rsid w:val="00A917B0"/>
    <w:rsid w:val="00A960D0"/>
    <w:rsid w:val="00A97A30"/>
    <w:rsid w:val="00AA0C0F"/>
    <w:rsid w:val="00AA2ABD"/>
    <w:rsid w:val="00AC1CF2"/>
    <w:rsid w:val="00AC7866"/>
    <w:rsid w:val="00AD6C06"/>
    <w:rsid w:val="00AF41E7"/>
    <w:rsid w:val="00B03F02"/>
    <w:rsid w:val="00B13EBB"/>
    <w:rsid w:val="00B17D67"/>
    <w:rsid w:val="00B41986"/>
    <w:rsid w:val="00B43610"/>
    <w:rsid w:val="00B57497"/>
    <w:rsid w:val="00B617D9"/>
    <w:rsid w:val="00B62605"/>
    <w:rsid w:val="00B65C20"/>
    <w:rsid w:val="00B72AC4"/>
    <w:rsid w:val="00B734BC"/>
    <w:rsid w:val="00B86ECC"/>
    <w:rsid w:val="00B95503"/>
    <w:rsid w:val="00BA0AEE"/>
    <w:rsid w:val="00BA48D2"/>
    <w:rsid w:val="00BA4F8F"/>
    <w:rsid w:val="00BA6AFC"/>
    <w:rsid w:val="00BB1819"/>
    <w:rsid w:val="00BC2337"/>
    <w:rsid w:val="00BC7EEF"/>
    <w:rsid w:val="00BE0553"/>
    <w:rsid w:val="00BE3428"/>
    <w:rsid w:val="00BF08DC"/>
    <w:rsid w:val="00BF13B0"/>
    <w:rsid w:val="00BF291F"/>
    <w:rsid w:val="00BF431F"/>
    <w:rsid w:val="00BF7A77"/>
    <w:rsid w:val="00C06605"/>
    <w:rsid w:val="00C06CC1"/>
    <w:rsid w:val="00C12040"/>
    <w:rsid w:val="00C13ABB"/>
    <w:rsid w:val="00C15819"/>
    <w:rsid w:val="00C34C00"/>
    <w:rsid w:val="00C43AA3"/>
    <w:rsid w:val="00C46D9C"/>
    <w:rsid w:val="00C6773B"/>
    <w:rsid w:val="00C72E90"/>
    <w:rsid w:val="00C93E4E"/>
    <w:rsid w:val="00CA1140"/>
    <w:rsid w:val="00CB46EF"/>
    <w:rsid w:val="00CE66A3"/>
    <w:rsid w:val="00CF1C9C"/>
    <w:rsid w:val="00D02257"/>
    <w:rsid w:val="00D03E32"/>
    <w:rsid w:val="00D10F69"/>
    <w:rsid w:val="00D135DD"/>
    <w:rsid w:val="00D13FBA"/>
    <w:rsid w:val="00D20687"/>
    <w:rsid w:val="00D214A4"/>
    <w:rsid w:val="00D2260A"/>
    <w:rsid w:val="00D25CB3"/>
    <w:rsid w:val="00D30CC5"/>
    <w:rsid w:val="00D32E85"/>
    <w:rsid w:val="00D36146"/>
    <w:rsid w:val="00D51A86"/>
    <w:rsid w:val="00D61014"/>
    <w:rsid w:val="00DA0D66"/>
    <w:rsid w:val="00DA2D6D"/>
    <w:rsid w:val="00DA6FC4"/>
    <w:rsid w:val="00DC085E"/>
    <w:rsid w:val="00DC4D39"/>
    <w:rsid w:val="00DC7DAA"/>
    <w:rsid w:val="00DD6A31"/>
    <w:rsid w:val="00DE0147"/>
    <w:rsid w:val="00DE1929"/>
    <w:rsid w:val="00DE2EB0"/>
    <w:rsid w:val="00DE6F3D"/>
    <w:rsid w:val="00E031ED"/>
    <w:rsid w:val="00E06DA6"/>
    <w:rsid w:val="00E213E1"/>
    <w:rsid w:val="00E232C2"/>
    <w:rsid w:val="00E56034"/>
    <w:rsid w:val="00E711F1"/>
    <w:rsid w:val="00E84944"/>
    <w:rsid w:val="00E92A77"/>
    <w:rsid w:val="00E92B6C"/>
    <w:rsid w:val="00E956A7"/>
    <w:rsid w:val="00EB4CED"/>
    <w:rsid w:val="00EC4DFA"/>
    <w:rsid w:val="00EC6C4A"/>
    <w:rsid w:val="00ED4452"/>
    <w:rsid w:val="00F14A36"/>
    <w:rsid w:val="00F155EB"/>
    <w:rsid w:val="00F3432D"/>
    <w:rsid w:val="00F46431"/>
    <w:rsid w:val="00F4683D"/>
    <w:rsid w:val="00F50328"/>
    <w:rsid w:val="00F65268"/>
    <w:rsid w:val="00F656B0"/>
    <w:rsid w:val="00F70D5E"/>
    <w:rsid w:val="00F72664"/>
    <w:rsid w:val="00F80988"/>
    <w:rsid w:val="00F80DDE"/>
    <w:rsid w:val="00F8124A"/>
    <w:rsid w:val="00FA571C"/>
    <w:rsid w:val="00FB0F36"/>
    <w:rsid w:val="00FC1BE2"/>
    <w:rsid w:val="00FC6039"/>
    <w:rsid w:val="00FC6F5E"/>
    <w:rsid w:val="00FD4A1F"/>
    <w:rsid w:val="00FE3971"/>
    <w:rsid w:val="00FE57BB"/>
    <w:rsid w:val="00FF4843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2D0B6D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0B6D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2D0B6D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6D16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3C06C-6E3A-4ED3-B6A7-A3425947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3</cp:revision>
  <cp:lastPrinted>2022-06-22T10:27:00Z</cp:lastPrinted>
  <dcterms:created xsi:type="dcterms:W3CDTF">2026-02-05T13:51:00Z</dcterms:created>
  <dcterms:modified xsi:type="dcterms:W3CDTF">2026-02-09T09:17:00Z</dcterms:modified>
</cp:coreProperties>
</file>